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73F0FBA1" w:rsidR="00535962" w:rsidRPr="00F7167E" w:rsidRDefault="00CA19F4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68D704C0">
                <wp:simplePos x="0" y="0"/>
                <wp:positionH relativeFrom="column">
                  <wp:posOffset>4635610</wp:posOffset>
                </wp:positionH>
                <wp:positionV relativeFrom="paragraph">
                  <wp:posOffset>190831</wp:posOffset>
                </wp:positionV>
                <wp:extent cx="1852654" cy="286247"/>
                <wp:effectExtent l="0" t="0" r="0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2654" cy="2862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4361DD7C" w:rsidR="0026335F" w:rsidRPr="0026335F" w:rsidRDefault="00CA19F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1-09-01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01 de septiembre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9E1A0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65pt;margin-top:15.05pt;width:145.9pt;height:22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" filled="f" stroked="f">
                <v:textbox>
                  <w:txbxContent>
                    <w:p w14:paraId="3759C5DD" w14:textId="4361DD7C" w:rsidR="0026335F" w:rsidRPr="0026335F" w:rsidRDefault="00CA19F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1-09-01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01 de septiembre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610CE463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52C5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650317DB">
                <wp:simplePos x="0" y="0"/>
                <wp:positionH relativeFrom="column">
                  <wp:posOffset>4295775</wp:posOffset>
                </wp:positionH>
                <wp:positionV relativeFrom="paragraph">
                  <wp:posOffset>-590550</wp:posOffset>
                </wp:positionV>
                <wp:extent cx="20345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8B7860" w14:textId="3EABE357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A0583E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152DF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CA19F4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7" style="position:absolute;margin-left:338.25pt;margin-top:-46.5pt;width:160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8B7860" w14:textId="3EABE357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A0583E">
                                <w:rPr>
                                  <w:rStyle w:val="Style2"/>
                                </w:rPr>
                                <w:t>1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2152DF">
                                <w:rPr>
                                  <w:rStyle w:val="Style2"/>
                                </w:rPr>
                                <w:t>5</w:t>
                              </w:r>
                              <w:r w:rsidR="00CA19F4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2524964D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2152DF">
                        <w:fldChar w:fldCharType="begin"/>
                      </w:r>
                      <w:r w:rsidR="002152DF">
                        <w:instrText xml:space="preserve"> NUMPAGES   \* MERGEFORMAT </w:instrText>
                      </w:r>
                      <w:r w:rsidR="002152DF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2152D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402F6D2B">
                <wp:simplePos x="0" y="0"/>
                <wp:positionH relativeFrom="column">
                  <wp:posOffset>1190625</wp:posOffset>
                </wp:positionH>
                <wp:positionV relativeFrom="paragraph">
                  <wp:posOffset>24764</wp:posOffset>
                </wp:positionV>
                <wp:extent cx="3609975" cy="428625"/>
                <wp:effectExtent l="0" t="0" r="9525" b="952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CA19F4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93.75pt;margin-top:1.95pt;width:284.25pt;height:33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" stroked="f">
                <v:textbox>
                  <w:txbxContent>
                    <w:p w14:paraId="4FEF1AA5" w14:textId="77777777" w:rsidR="002E1412" w:rsidRPr="001249ED" w:rsidRDefault="002152DF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CA19F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" stroked="f">
                <v:textbox>
                  <w:txbxContent>
                    <w:p w14:paraId="0FAE57B3" w14:textId="77777777" w:rsidR="002E1412" w:rsidRPr="002E1412" w:rsidRDefault="002152D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152DF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19F4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3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Ysrrael Alvarado Guzmán</cp:lastModifiedBy>
  <cp:revision>10</cp:revision>
  <cp:lastPrinted>2011-03-04T18:48:00Z</cp:lastPrinted>
  <dcterms:created xsi:type="dcterms:W3CDTF">2020-11-25T18:03:00Z</dcterms:created>
  <dcterms:modified xsi:type="dcterms:W3CDTF">2021-08-18T19:39:00Z</dcterms:modified>
</cp:coreProperties>
</file>