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C79F5" w14:textId="7BCD224C" w:rsidR="00535962" w:rsidRPr="00F7167E" w:rsidRDefault="00920A05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07A9A6F6">
                <wp:simplePos x="0" y="0"/>
                <wp:positionH relativeFrom="page">
                  <wp:align>right</wp:align>
                </wp:positionH>
                <wp:positionV relativeFrom="paragraph">
                  <wp:posOffset>-767715</wp:posOffset>
                </wp:positionV>
                <wp:extent cx="2125345" cy="662940"/>
                <wp:effectExtent l="0" t="0" r="2730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6629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832948336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441834848"/>
                                        </w:sdtPr>
                                        <w:sdtContent>
                                          <w:p w14:paraId="20351150" w14:textId="77777777" w:rsidR="007F6870" w:rsidRPr="007F6870" w:rsidRDefault="007F6870" w:rsidP="007F6870">
                                            <w:r w:rsidRPr="007F6870">
                                              <w:rPr>
                                                <w:rStyle w:val="Style2"/>
                                              </w:rPr>
                                              <w:t>supbanco-CCC-CP-2022-0008</w:t>
                                            </w:r>
                                          </w:p>
                                        </w:sdtContent>
                                      </w:sdt>
                                      <w:p w14:paraId="0208CC6E" w14:textId="2EE5F092" w:rsidR="00130549" w:rsidRPr="00535962" w:rsidRDefault="007F6870" w:rsidP="007F6870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116.15pt;margin-top:-60.45pt;width:167.35pt;height:52.2pt;z-index:251696128;mso-position-horizontal:right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832948336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441834848"/>
                                  </w:sdtPr>
                                  <w:sdtContent>
                                    <w:p w14:paraId="20351150" w14:textId="77777777" w:rsidR="007F6870" w:rsidRPr="007F6870" w:rsidRDefault="007F6870" w:rsidP="007F6870">
                                      <w:r w:rsidRPr="007F6870">
                                        <w:rPr>
                                          <w:rStyle w:val="Style2"/>
                                        </w:rPr>
                                        <w:t>supbanco-CCC-CP-2022-0008</w:t>
                                      </w:r>
                                    </w:p>
                                  </w:sdtContent>
                                </w:sdt>
                                <w:p w14:paraId="0208CC6E" w14:textId="2EE5F092" w:rsidR="00130549" w:rsidRPr="00535962" w:rsidRDefault="007F6870" w:rsidP="007F6870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45CD971B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7F687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" filled="f" stroked="f">
                <v:textbox>
                  <w:txbxContent>
                    <w:p w14:paraId="4B278991" w14:textId="77777777" w:rsidR="0026335F" w:rsidRPr="0026335F" w:rsidRDefault="007F687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C91ADE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9273042" wp14:editId="5F732E3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C91ADEA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9273042" wp14:editId="5F732E3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7777777" w:rsidR="002E1412" w:rsidRPr="002E1412" w:rsidRDefault="007F687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05583A7E" w14:textId="77777777" w:rsidR="002E1412" w:rsidRPr="002E1412" w:rsidRDefault="007F687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1F8AB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70BE6DA0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5D1BD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5C5896B9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6F63CF"/>
    <w:rsid w:val="00725091"/>
    <w:rsid w:val="00780880"/>
    <w:rsid w:val="007B0E1F"/>
    <w:rsid w:val="007B6F6F"/>
    <w:rsid w:val="007C2731"/>
    <w:rsid w:val="007F6870"/>
    <w:rsid w:val="00820C9F"/>
    <w:rsid w:val="0082707E"/>
    <w:rsid w:val="008315B0"/>
    <w:rsid w:val="008339B6"/>
    <w:rsid w:val="008A04C0"/>
    <w:rsid w:val="008B3AE5"/>
    <w:rsid w:val="008C388B"/>
    <w:rsid w:val="008D73DC"/>
    <w:rsid w:val="009079FB"/>
    <w:rsid w:val="00920A05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."/>
  <w:listSeparator w:val=",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Yudhilma Magdalena Montes de Oca Romero</cp:lastModifiedBy>
  <cp:revision>5</cp:revision>
  <cp:lastPrinted>2011-03-04T18:59:00Z</cp:lastPrinted>
  <dcterms:created xsi:type="dcterms:W3CDTF">2021-09-30T16:12:00Z</dcterms:created>
  <dcterms:modified xsi:type="dcterms:W3CDTF">2022-03-11T15:42:00Z</dcterms:modified>
</cp:coreProperties>
</file>