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5FB854A4" w14:textId="2D8A824C" w:rsidR="00325C5A" w:rsidRPr="00001F94" w:rsidRDefault="00001F94" w:rsidP="00325C5A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</w:pPr>
                                    <w:r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SUPBANCO-CCC-PEPU</w:t>
                                    </w:r>
                                    <w:r w:rsidR="00325C5A"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-202</w:t>
                                    </w:r>
                                    <w:r w:rsidR="00A02FA6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</w:t>
                                    </w:r>
                                    <w:r w:rsidR="00325C5A"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-00</w:t>
                                    </w:r>
                                    <w:r w:rsidR="00C17023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1</w:t>
                                    </w:r>
                                    <w:r w:rsidR="00A02FA6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5</w:t>
                                    </w:r>
                                  </w:p>
                                  <w:p w14:paraId="3D93EF05" w14:textId="77777777" w:rsidR="001466B0" w:rsidRPr="00F737DC" w:rsidRDefault="00A02FA6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5FB854A4" w14:textId="2D8A824C" w:rsidR="00325C5A" w:rsidRPr="00001F94" w:rsidRDefault="00001F94" w:rsidP="00325C5A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</w:pPr>
                              <w:r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SUPBANCO-CCC-PEPU</w:t>
                              </w:r>
                              <w:r w:rsidR="00325C5A"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-202</w:t>
                              </w:r>
                              <w:r w:rsidR="00A02FA6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</w:t>
                              </w:r>
                              <w:r w:rsidR="00325C5A"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-00</w:t>
                              </w:r>
                              <w:r w:rsidR="00C17023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1</w:t>
                              </w:r>
                              <w:r w:rsidR="00A02FA6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5</w:t>
                              </w:r>
                            </w:p>
                            <w:p w14:paraId="3D93EF05" w14:textId="77777777" w:rsidR="001466B0" w:rsidRPr="00F737DC" w:rsidRDefault="00A02FA6" w:rsidP="00325C5A">
                              <w:pPr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A02FA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A02FA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A02FA6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A02FA6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A02FA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A02FA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A573A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55DC7B3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5B953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38DD88E8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80D43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02FA6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7" ma:contentTypeDescription="Create a new document." ma:contentTypeScope="" ma:versionID="f6ffbe458b1f29a5e5650eb3a23ab4c9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b398a9dafc23ec2d7104970530494721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0F04BC-076C-49FC-BA13-D8C2328F4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518B58-649B-465E-B73D-1E0D562CE5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750CD7-A66D-4BB3-827C-4C110A9D2EAA}">
  <ds:schemaRefs>
    <ds:schemaRef ds:uri="http://purl.org/dc/terms/"/>
    <ds:schemaRef ds:uri="http://schemas.openxmlformats.org/package/2006/metadata/core-properties"/>
    <ds:schemaRef ds:uri="6d0ed0c3-5985-4eca-a33b-383541a093dd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d1207536-9e68-4e3e-aeed-b740370baf18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24</cp:revision>
  <cp:lastPrinted>2011-03-04T18:48:00Z</cp:lastPrinted>
  <dcterms:created xsi:type="dcterms:W3CDTF">2014-01-15T13:04:00Z</dcterms:created>
  <dcterms:modified xsi:type="dcterms:W3CDTF">2022-12-26T14:39:00Z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2022-12-26T14:39:19Z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78e3da37-790e-4ea9-aa00-f0bced404d35</vt:lpwstr>
  </property>
  <property fmtid="{D5CDD505-2E9C-101B-9397-08002B2CF9AE}" pid="9" name="MSIP_Label_81f5a2da-7ac4-4e60-a27b-a125ee74514f_ContentBits">
    <vt:lpwstr>0</vt:lpwstr>
  </property>
</Properties>
</file>