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832948336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50E725C" w14:textId="77777777" w:rsidR="006F63CF" w:rsidRPr="006F63CF" w:rsidRDefault="006F63CF" w:rsidP="006F63CF">
                                        <w:r w:rsidRPr="006F63CF">
                                          <w:rPr>
                                            <w:rStyle w:val="Style2"/>
                                          </w:rPr>
                                          <w:t>supbanco-CCC-CP-2021-0026</w:t>
                                        </w:r>
                                      </w:p>
                                    </w:sdtContent>
                                  </w:sdt>
                                  <w:p w14:paraId="0208CC6E" w14:textId="6645F8CE" w:rsidR="00130549" w:rsidRPr="00535962" w:rsidRDefault="006F63CF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832948336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50E725C" w14:textId="77777777" w:rsidR="006F63CF" w:rsidRPr="006F63CF" w:rsidRDefault="006F63CF" w:rsidP="006F63CF">
                                  <w:r w:rsidRPr="006F63CF">
                                    <w:rPr>
                                      <w:rStyle w:val="Style2"/>
                                    </w:rPr>
                                    <w:t>supbanco-CCC-CP-2021-0026</w:t>
                                  </w:r>
                                </w:p>
                              </w:sdtContent>
                            </w:sdt>
                            <w:p w14:paraId="0208CC6E" w14:textId="6645F8CE" w:rsidR="00130549" w:rsidRPr="00535962" w:rsidRDefault="006F63CF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F63CF">
                              <w:fldChar w:fldCharType="begin"/>
                            </w:r>
                            <w:r w:rsidR="006F63CF">
                              <w:instrText xml:space="preserve"> NUMPAGES   \* MERGEFORMAT </w:instrText>
                            </w:r>
                            <w:r w:rsidR="006F63CF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6F63C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F63CF">
                        <w:fldChar w:fldCharType="begin"/>
                      </w:r>
                      <w:r w:rsidR="006F63CF">
                        <w:instrText xml:space="preserve"> NUMPAGES   \* MERGEFORMAT </w:instrText>
                      </w:r>
                      <w:r w:rsidR="006F63CF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F63C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6F63C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6F63C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6F63C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6F63C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6F63CF">
                            <w:fldChar w:fldCharType="begin"/>
                          </w:r>
                          <w:r w:rsidR="006F63CF">
                            <w:instrText xml:space="preserve"> NUMPAGES   \* MERGEFORMAT </w:instrText>
                          </w:r>
                          <w:r w:rsidR="006F63CF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6F63C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F63CF">
                      <w:fldChar w:fldCharType="begin"/>
                    </w:r>
                    <w:r w:rsidR="006F63CF">
                      <w:instrText xml:space="preserve"> NUMPAGES   \* MERGEFORMAT </w:instrText>
                    </w:r>
                    <w:r w:rsidR="006F63CF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F63C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B0B96E-E817-4E06-9E6B-8AF140E5C6A4}"/>
</file>

<file path=customXml/itemProps3.xml><?xml version="1.0" encoding="utf-8"?>
<ds:datastoreItem xmlns:ds="http://schemas.openxmlformats.org/officeDocument/2006/customXml" ds:itemID="{6D08C264-0D8D-471A-B483-4A42C03D8885}"/>
</file>

<file path=customXml/itemProps4.xml><?xml version="1.0" encoding="utf-8"?>
<ds:datastoreItem xmlns:ds="http://schemas.openxmlformats.org/officeDocument/2006/customXml" ds:itemID="{7D7DF512-9D34-482A-A326-9D6EE62FBF5C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4</cp:revision>
  <cp:lastPrinted>2011-03-04T18:59:00Z</cp:lastPrinted>
  <dcterms:created xsi:type="dcterms:W3CDTF">2021-09-30T16:12:00Z</dcterms:created>
  <dcterms:modified xsi:type="dcterms:W3CDTF">2021-11-24T20:04:00Z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