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77777777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supbanco-CCC-CP-2021-0026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77777777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supbanco-CCC-CP-2021-0026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DC2A5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DC2A5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DC2A5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DC2A5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3E8329-7269-4496-88CD-0F2A93829D56}"/>
</file>

<file path=customXml/itemProps3.xml><?xml version="1.0" encoding="utf-8"?>
<ds:datastoreItem xmlns:ds="http://schemas.openxmlformats.org/officeDocument/2006/customXml" ds:itemID="{4AE8A496-A26A-4D89-BE67-DCD4FF9B99A5}"/>
</file>

<file path=customXml/itemProps4.xml><?xml version="1.0" encoding="utf-8"?>
<ds:datastoreItem xmlns:ds="http://schemas.openxmlformats.org/officeDocument/2006/customXml" ds:itemID="{E36B62F7-3C2E-4BD8-B85E-69F75E4B80EA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3</cp:revision>
  <cp:lastPrinted>2011-03-04T18:55:00Z</cp:lastPrinted>
  <dcterms:created xsi:type="dcterms:W3CDTF">2021-09-30T16:13:00Z</dcterms:created>
  <dcterms:modified xsi:type="dcterms:W3CDTF">2021-11-24T20:03:00Z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