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3EDD88F0" w:rsidR="00535962" w:rsidRPr="00F7167E" w:rsidRDefault="00F146A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53DB2D56">
                <wp:simplePos x="0" y="0"/>
                <wp:positionH relativeFrom="page">
                  <wp:align>right</wp:align>
                </wp:positionH>
                <wp:positionV relativeFrom="paragraph">
                  <wp:posOffset>131445</wp:posOffset>
                </wp:positionV>
                <wp:extent cx="144843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41277A37" w:rsidR="0026335F" w:rsidRPr="0026335F" w:rsidRDefault="00FF766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F146A2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9E1A0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62.85pt;margin-top:10.35pt;width:114.05pt;height:21.9pt;z-index:25165670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" filled="f" stroked="f">
                <v:textbox>
                  <w:txbxContent>
                    <w:p w14:paraId="3759C5DD" w14:textId="41277A37" w:rsidR="0026335F" w:rsidRPr="0026335F" w:rsidRDefault="00FF766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146A2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  <w10:wrap anchorx="page"/>
              </v:shape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610CE463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33A04021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00267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FF7668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7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33A04021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00267">
                                <w:rPr>
                                  <w:rStyle w:val="Style2"/>
                                </w:rPr>
                                <w:t>7</w:t>
                              </w:r>
                              <w:r w:rsidR="00FF7668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7657923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402F6D2B">
                <wp:simplePos x="0" y="0"/>
                <wp:positionH relativeFrom="column">
                  <wp:posOffset>1190625</wp:posOffset>
                </wp:positionH>
                <wp:positionV relativeFrom="paragraph">
                  <wp:posOffset>24764</wp:posOffset>
                </wp:positionV>
                <wp:extent cx="3609975" cy="428625"/>
                <wp:effectExtent l="0" t="0" r="9525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FF7668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93.75pt;margin-top:1.95pt;width:284.2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FF7668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FF766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FF766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00267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9754D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146A2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1</Pages>
  <Words>155</Words>
  <Characters>854</Characters>
  <Application>Microsoft Office Word</Application>
  <DocSecurity>4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2</cp:revision>
  <cp:lastPrinted>2011-03-04T18:48:00Z</cp:lastPrinted>
  <dcterms:created xsi:type="dcterms:W3CDTF">2021-10-14T18:34:00Z</dcterms:created>
  <dcterms:modified xsi:type="dcterms:W3CDTF">2021-10-14T18:34:00Z</dcterms:modified>
</cp:coreProperties>
</file>