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55E7B" w14:textId="3EDD88F0" w:rsidR="00535962" w:rsidRPr="00F7167E" w:rsidRDefault="00F146A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53DB2D56">
                <wp:simplePos x="0" y="0"/>
                <wp:positionH relativeFrom="page">
                  <wp:align>right</wp:align>
                </wp:positionH>
                <wp:positionV relativeFrom="paragraph">
                  <wp:posOffset>131445</wp:posOffset>
                </wp:positionV>
                <wp:extent cx="144843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41277A37" w:rsidR="0026335F" w:rsidRPr="0026335F" w:rsidRDefault="007B44A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F146A2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9E1A0D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62.85pt;margin-top:10.35pt;width:114.05pt;height:21.9pt;z-index:25165670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" filled="f" stroked="f">
                <v:textbox>
                  <w:txbxContent>
                    <w:p w14:paraId="3759C5DD" w14:textId="41277A37" w:rsidR="0026335F" w:rsidRPr="0026335F" w:rsidRDefault="00F146A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  <w10:wrap anchorx="page"/>
              </v:shape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610CE463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52C5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650317DB">
                <wp:simplePos x="0" y="0"/>
                <wp:positionH relativeFrom="column">
                  <wp:posOffset>4295775</wp:posOffset>
                </wp:positionH>
                <wp:positionV relativeFrom="paragraph">
                  <wp:posOffset>-590550</wp:posOffset>
                </wp:positionV>
                <wp:extent cx="2034540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98B7860" w14:textId="4985CABE" w:rsidR="001466B0" w:rsidRPr="00535962" w:rsidRDefault="001752C5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</w:t>
                                    </w:r>
                                    <w:r w:rsidR="00A0583E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7B44A3">
                                      <w:rPr>
                                        <w:rStyle w:val="Style2"/>
                                      </w:rPr>
                                      <w:t>75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7" style="position:absolute;margin-left:338.25pt;margin-top:-46.5pt;width:160.2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98B7860" w14:textId="4985CABE" w:rsidR="001466B0" w:rsidRPr="00535962" w:rsidRDefault="001752C5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</w:t>
                              </w:r>
                              <w:r w:rsidR="00A0583E">
                                <w:rPr>
                                  <w:rStyle w:val="Style2"/>
                                </w:rPr>
                                <w:t>1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7B44A3">
                                <w:rPr>
                                  <w:rStyle w:val="Style2"/>
                                </w:rPr>
                                <w:t>75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2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aFm7QEAAL4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76579235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7B44A3">
                              <w:fldChar w:fldCharType="begin"/>
                            </w:r>
                            <w:r w:rsidR="007B44A3">
                              <w:instrText xml:space="preserve"> NUMPAGES   \* MERGEFORMAT </w:instrText>
                            </w:r>
                            <w:r w:rsidR="007B44A3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7B44A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21BD0DB" w14:textId="2C490622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402F6D2B">
                <wp:simplePos x="0" y="0"/>
                <wp:positionH relativeFrom="column">
                  <wp:posOffset>1190625</wp:posOffset>
                </wp:positionH>
                <wp:positionV relativeFrom="paragraph">
                  <wp:posOffset>24764</wp:posOffset>
                </wp:positionV>
                <wp:extent cx="3609975" cy="428625"/>
                <wp:effectExtent l="0" t="0" r="9525" b="9525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1249ED" w:rsidRDefault="007B44A3" w:rsidP="00A72F4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28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2"/>
                                  <w:szCs w:val="4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6"/>
                                    <w:sz w:val="28"/>
                                    <w:szCs w:val="28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4" type="#_x0000_t202" style="position:absolute;margin-left:93.75pt;margin-top:1.95pt;width:284.25pt;height:33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" stroked="f">
                <v:textbox>
                  <w:txbxContent>
                    <w:p w14:paraId="4FEF1AA5" w14:textId="77777777" w:rsidR="002E1412" w:rsidRPr="001249ED" w:rsidRDefault="00F146A2" w:rsidP="00A72F42">
                      <w:pPr>
                        <w:jc w:val="center"/>
                        <w:rPr>
                          <w:sz w:val="28"/>
                          <w:szCs w:val="28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28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2"/>
                            <w:szCs w:val="40"/>
                          </w:rPr>
                        </w:sdtEndPr>
                        <w:sdtContent>
                          <w:r w:rsidR="001752C5" w:rsidRPr="001249ED">
                            <w:rPr>
                              <w:rStyle w:val="Style6"/>
                              <w:sz w:val="28"/>
                              <w:szCs w:val="28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6EE68EC2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1DFFAD1A" w:rsidR="00A640BD" w:rsidRPr="00C66D08" w:rsidRDefault="001249E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7680C6E4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0;margin-top: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86FCEF" w14:textId="455B09AC" w:rsidR="0062592A" w:rsidRPr="001249ED" w:rsidRDefault="00FA01DC" w:rsidP="001249ED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4EDBA5A9">
                <wp:simplePos x="0" y="0"/>
                <wp:positionH relativeFrom="column">
                  <wp:posOffset>191770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7B44A3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b/>
                                  <w:bCs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  <w:b w:val="0"/>
                                  <w:bCs w:val="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8"/>
                                    <w:b/>
                                    <w:bCs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15.1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" stroked="f">
                <v:textbox>
                  <w:txbxContent>
                    <w:p w14:paraId="0FAE57B3" w14:textId="77777777" w:rsidR="002E1412" w:rsidRPr="002E1412" w:rsidRDefault="00F146A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b/>
                            <w:bCs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  <w:b w:val="0"/>
                            <w:bCs w:val="0"/>
                          </w:rPr>
                        </w:sdtEndPr>
                        <w:sdtContent>
                          <w:r w:rsidR="001752C5" w:rsidRPr="001249ED">
                            <w:rPr>
                              <w:rStyle w:val="Style8"/>
                              <w:b/>
                              <w:bCs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4510D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1B574CC3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4D81B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3C2CA4AA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249ED"/>
    <w:rsid w:val="001466B0"/>
    <w:rsid w:val="00157600"/>
    <w:rsid w:val="00170EC5"/>
    <w:rsid w:val="001752C5"/>
    <w:rsid w:val="00181E8D"/>
    <w:rsid w:val="00194FF2"/>
    <w:rsid w:val="001A3F92"/>
    <w:rsid w:val="001F73A7"/>
    <w:rsid w:val="002009A7"/>
    <w:rsid w:val="00204BE1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44A3"/>
    <w:rsid w:val="007B6F6F"/>
    <w:rsid w:val="00820C9F"/>
    <w:rsid w:val="0082707E"/>
    <w:rsid w:val="008315B0"/>
    <w:rsid w:val="008B3AE5"/>
    <w:rsid w:val="008C388B"/>
    <w:rsid w:val="00966EEE"/>
    <w:rsid w:val="00977C54"/>
    <w:rsid w:val="00A0583E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52E05"/>
    <w:rsid w:val="00D64696"/>
    <w:rsid w:val="00D7710E"/>
    <w:rsid w:val="00D90D49"/>
    <w:rsid w:val="00D9600B"/>
    <w:rsid w:val="00D9754D"/>
    <w:rsid w:val="00DC5D96"/>
    <w:rsid w:val="00DD4F3E"/>
    <w:rsid w:val="00E13E55"/>
    <w:rsid w:val="00E5750E"/>
    <w:rsid w:val="00E82502"/>
    <w:rsid w:val="00E84363"/>
    <w:rsid w:val="00EA6B34"/>
    <w:rsid w:val="00EA7406"/>
    <w:rsid w:val="00EE1E7B"/>
    <w:rsid w:val="00F146A2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Yudhilma Magdalena Montes de Oca Romero</cp:lastModifiedBy>
  <cp:revision>11</cp:revision>
  <cp:lastPrinted>2011-03-04T18:48:00Z</cp:lastPrinted>
  <dcterms:created xsi:type="dcterms:W3CDTF">2020-11-25T18:03:00Z</dcterms:created>
  <dcterms:modified xsi:type="dcterms:W3CDTF">2021-10-05T21:13:00Z</dcterms:modified>
</cp:coreProperties>
</file>